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5014D" w14:textId="0B43DDAC" w:rsidR="00BA00AB" w:rsidRDefault="008A643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VIGORUS</w:t>
      </w:r>
      <w:r>
        <w:rPr>
          <w:rFonts w:cs="Times New Roman"/>
          <w:szCs w:val="24"/>
        </w:rPr>
        <w:t xml:space="preserve">       (d.ca.1431)</w:t>
      </w:r>
    </w:p>
    <w:p w14:paraId="014BA34C" w14:textId="77777777" w:rsidR="008A6434" w:rsidRDefault="008A6434" w:rsidP="009139A6">
      <w:pPr>
        <w:pStyle w:val="NoSpacing"/>
        <w:rPr>
          <w:rFonts w:cs="Times New Roman"/>
          <w:szCs w:val="24"/>
        </w:rPr>
      </w:pPr>
    </w:p>
    <w:p w14:paraId="7DC6A13E" w14:textId="77777777" w:rsidR="008A6434" w:rsidRDefault="008A6434" w:rsidP="009139A6">
      <w:pPr>
        <w:pStyle w:val="NoSpacing"/>
        <w:rPr>
          <w:rFonts w:cs="Times New Roman"/>
          <w:szCs w:val="24"/>
        </w:rPr>
      </w:pPr>
    </w:p>
    <w:p w14:paraId="4390D907" w14:textId="70055845" w:rsidR="008A6434" w:rsidRDefault="008A643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Mar.1431</w:t>
      </w:r>
      <w:r>
        <w:rPr>
          <w:rFonts w:cs="Times New Roman"/>
          <w:szCs w:val="24"/>
        </w:rPr>
        <w:tab/>
        <w:t>Writ of diem clausit extremum to the Escheator of Northumberland.</w:t>
      </w:r>
    </w:p>
    <w:p w14:paraId="74F6DAA5" w14:textId="5AE393CC" w:rsidR="008A6434" w:rsidRDefault="008A643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p.3)</w:t>
      </w:r>
    </w:p>
    <w:p w14:paraId="7BAC47D0" w14:textId="77777777" w:rsidR="008A6434" w:rsidRDefault="008A6434" w:rsidP="009139A6">
      <w:pPr>
        <w:pStyle w:val="NoSpacing"/>
        <w:rPr>
          <w:rFonts w:cs="Times New Roman"/>
          <w:szCs w:val="24"/>
        </w:rPr>
      </w:pPr>
    </w:p>
    <w:p w14:paraId="4C0A31BE" w14:textId="77777777" w:rsidR="008A6434" w:rsidRDefault="008A6434" w:rsidP="009139A6">
      <w:pPr>
        <w:pStyle w:val="NoSpacing"/>
        <w:rPr>
          <w:rFonts w:cs="Times New Roman"/>
          <w:szCs w:val="24"/>
        </w:rPr>
      </w:pPr>
    </w:p>
    <w:p w14:paraId="62486CF3" w14:textId="02BD1F37" w:rsidR="008A6434" w:rsidRPr="008A6434" w:rsidRDefault="008A643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2024</w:t>
      </w:r>
    </w:p>
    <w:sectPr w:rsidR="008A6434" w:rsidRPr="008A64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0EE3A" w14:textId="77777777" w:rsidR="008A6434" w:rsidRDefault="008A6434" w:rsidP="009139A6">
      <w:r>
        <w:separator/>
      </w:r>
    </w:p>
  </w:endnote>
  <w:endnote w:type="continuationSeparator" w:id="0">
    <w:p w14:paraId="2FBFD746" w14:textId="77777777" w:rsidR="008A6434" w:rsidRDefault="008A64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119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219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F7C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8B525" w14:textId="77777777" w:rsidR="008A6434" w:rsidRDefault="008A6434" w:rsidP="009139A6">
      <w:r>
        <w:separator/>
      </w:r>
    </w:p>
  </w:footnote>
  <w:footnote w:type="continuationSeparator" w:id="0">
    <w:p w14:paraId="049BBAB3" w14:textId="77777777" w:rsidR="008A6434" w:rsidRDefault="008A64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E80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CFA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92E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434"/>
    <w:rsid w:val="000666E0"/>
    <w:rsid w:val="002510B7"/>
    <w:rsid w:val="00270799"/>
    <w:rsid w:val="005C130B"/>
    <w:rsid w:val="00626889"/>
    <w:rsid w:val="00826F5C"/>
    <w:rsid w:val="008A643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9266E"/>
  <w15:chartTrackingRefBased/>
  <w15:docId w15:val="{611F080B-2C6B-4CE2-ACC8-4169ED31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2024-05-25T16:28:00Z</dcterms:created>
  <dcterms:modified xsi:type="dcterms:W3CDTF">2024-05-25T16:30:00Z</dcterms:modified>
</cp:coreProperties>
</file>